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30C70262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bookmarkStart w:id="0" w:name="_GoBack"/>
      <w:bookmarkEnd w:id="0"/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0868B4">
        <w:rPr>
          <w:rFonts w:ascii="Tahoma" w:hAnsi="Tahoma" w:cs="Tahoma"/>
          <w:b/>
          <w:sz w:val="18"/>
          <w:szCs w:val="18"/>
        </w:rPr>
        <w:t>7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873405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EndPr/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17FEEFDC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 xml:space="preserve">, kurie yra Subjektai, kurių pajėgumais remiasi </w:t>
            </w:r>
            <w:r w:rsidR="00A110E5">
              <w:rPr>
                <w:rFonts w:ascii="Tahoma" w:hAnsi="Tahoma" w:cs="Tahoma"/>
                <w:b/>
                <w:sz w:val="18"/>
                <w:szCs w:val="18"/>
              </w:rPr>
              <w:t>Tiekėjas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08A14" w14:textId="77777777" w:rsidR="000E5AD1" w:rsidRDefault="000E5AD1">
      <w:r>
        <w:separator/>
      </w:r>
    </w:p>
  </w:endnote>
  <w:endnote w:type="continuationSeparator" w:id="0">
    <w:p w14:paraId="28B881B2" w14:textId="77777777" w:rsidR="000E5AD1" w:rsidRDefault="000E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B386158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87340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87340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C4CB9" w14:textId="77777777" w:rsidR="000E5AD1" w:rsidRDefault="000E5AD1">
      <w:r>
        <w:separator/>
      </w:r>
    </w:p>
  </w:footnote>
  <w:footnote w:type="continuationSeparator" w:id="0">
    <w:p w14:paraId="1ADFAEF7" w14:textId="77777777" w:rsidR="000E5AD1" w:rsidRDefault="000E5AD1">
      <w:r>
        <w:continuationSeparator/>
      </w:r>
    </w:p>
  </w:footnote>
  <w:footnote w:id="1">
    <w:p w14:paraId="6CF3EDB9" w14:textId="2B14F8A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0D7318">
        <w:rPr>
          <w:sz w:val="18"/>
          <w:szCs w:val="18"/>
        </w:rPr>
        <w:t>4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</w:t>
      </w:r>
      <w:r w:rsidR="000D7318">
        <w:rPr>
          <w:sz w:val="18"/>
          <w:szCs w:val="18"/>
        </w:rPr>
        <w:t>tvarkymas</w:t>
      </w:r>
      <w:r w:rsidRPr="003A4EFF">
        <w:rPr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868B4"/>
    <w:rsid w:val="000869B4"/>
    <w:rsid w:val="000D7318"/>
    <w:rsid w:val="000E5AD1"/>
    <w:rsid w:val="000E774E"/>
    <w:rsid w:val="001168DE"/>
    <w:rsid w:val="001236C4"/>
    <w:rsid w:val="00190E4F"/>
    <w:rsid w:val="0024195A"/>
    <w:rsid w:val="002B5A0F"/>
    <w:rsid w:val="00327F64"/>
    <w:rsid w:val="003A4EFF"/>
    <w:rsid w:val="00410464"/>
    <w:rsid w:val="00441184"/>
    <w:rsid w:val="00547914"/>
    <w:rsid w:val="00651A30"/>
    <w:rsid w:val="006B133F"/>
    <w:rsid w:val="007B191B"/>
    <w:rsid w:val="007F41A2"/>
    <w:rsid w:val="00873405"/>
    <w:rsid w:val="008819C7"/>
    <w:rsid w:val="008A595F"/>
    <w:rsid w:val="00974771"/>
    <w:rsid w:val="009D014D"/>
    <w:rsid w:val="00A110E5"/>
    <w:rsid w:val="00B10475"/>
    <w:rsid w:val="00BB69F8"/>
    <w:rsid w:val="00D0167F"/>
    <w:rsid w:val="00D63950"/>
    <w:rsid w:val="00E75A45"/>
    <w:rsid w:val="00E94AC0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011964E-E1E8-4589-8A1F-578CFAC8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CAE6F625</Template>
  <TotalTime>0</TotalTime>
  <Pages>1</Pages>
  <Words>371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Aušra Margevičienė</cp:lastModifiedBy>
  <cp:revision>2</cp:revision>
  <dcterms:created xsi:type="dcterms:W3CDTF">2025-07-25T08:50:00Z</dcterms:created>
  <dcterms:modified xsi:type="dcterms:W3CDTF">2025-07-25T08:50:00Z</dcterms:modified>
</cp:coreProperties>
</file>